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42140C" w:rsidP="00A273B7">
      <w:pPr>
        <w:jc w:val="right"/>
        <w:rPr>
          <w:lang w:eastAsia="ja-JP"/>
        </w:rPr>
      </w:pPr>
      <w:r>
        <w:rPr>
          <w:lang w:eastAsia="ja-JP"/>
        </w:rPr>
        <w:t>JULY</w:t>
      </w:r>
      <w:r w:rsidR="00C3048F">
        <w:rPr>
          <w:rFonts w:hint="eastAsia"/>
          <w:lang w:eastAsia="ja-JP"/>
        </w:rPr>
        <w:t xml:space="preserve"> 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D2707A">
        <w:rPr>
          <w:b/>
          <w:sz w:val="28"/>
          <w:lang w:eastAsia="ja-JP"/>
        </w:rPr>
        <w:t xml:space="preserve"> – ITALY</w:t>
      </w:r>
    </w:p>
    <w:p w:rsidR="00A273B7" w:rsidRDefault="00A273B7">
      <w:pPr>
        <w:rPr>
          <w:b/>
          <w:lang w:eastAsia="ja-JP"/>
        </w:rPr>
      </w:pPr>
    </w:p>
    <w:p w:rsidR="006249E8" w:rsidRDefault="006249E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 xml:space="preserve">ata </w:t>
      </w:r>
      <w:r w:rsidR="007330B8">
        <w:rPr>
          <w:rFonts w:hint="eastAsia"/>
          <w:b/>
          <w:lang w:eastAsia="ja-JP"/>
        </w:rPr>
        <w:t>availability</w:t>
      </w:r>
      <w:r w:rsidR="003F5463">
        <w:rPr>
          <w:b/>
          <w:lang w:eastAsia="ja-JP"/>
        </w:rPr>
        <w:t>,</w:t>
      </w:r>
      <w:r w:rsidR="007330B8">
        <w:rPr>
          <w:rFonts w:hint="eastAsia"/>
          <w:b/>
          <w:lang w:eastAsia="ja-JP"/>
        </w:rPr>
        <w:t xml:space="preserve"> national and international sources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Pr="00C91A20" w:rsidRDefault="004C4BC3" w:rsidP="004C4BC3">
      <w:pPr>
        <w:jc w:val="left"/>
        <w:rPr>
          <w:b/>
          <w:i/>
          <w:lang w:eastAsia="ja-JP"/>
        </w:rPr>
      </w:pPr>
      <w:r w:rsidRPr="00C91A20">
        <w:rPr>
          <w:b/>
          <w:i/>
          <w:lang w:eastAsia="ja-JP"/>
        </w:rPr>
        <w:t>Summary</w:t>
      </w:r>
    </w:p>
    <w:p w:rsidR="0026198C" w:rsidRDefault="00D2707A" w:rsidP="0026198C">
      <w:pPr>
        <w:jc w:val="left"/>
        <w:rPr>
          <w:b/>
          <w:lang w:eastAsia="ja-JP"/>
        </w:rPr>
      </w:pPr>
      <w:r w:rsidRPr="00D2707A">
        <w:rPr>
          <w:noProof/>
          <w:lang w:eastAsia="en-GB"/>
        </w:rPr>
        <w:drawing>
          <wp:inline distT="0" distB="0" distL="0" distR="0">
            <wp:extent cx="6300470" cy="685765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857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BC3" w:rsidRPr="0026198C" w:rsidRDefault="00234A79" w:rsidP="0026198C">
      <w:pPr>
        <w:jc w:val="left"/>
        <w:rPr>
          <w:b/>
          <w:lang w:eastAsia="ja-JP"/>
        </w:rPr>
      </w:pPr>
      <w:r>
        <w:rPr>
          <w:b/>
          <w:i/>
          <w:lang w:eastAsia="ja-JP"/>
        </w:rPr>
        <w:lastRenderedPageBreak/>
        <w:t xml:space="preserve">Data </w:t>
      </w:r>
      <w:r w:rsidR="004C4BC3" w:rsidRPr="004C4BC3">
        <w:rPr>
          <w:b/>
          <w:i/>
          <w:lang w:eastAsia="ja-JP"/>
        </w:rPr>
        <w:t>Links</w:t>
      </w:r>
    </w:p>
    <w:p w:rsidR="004C4BC3" w:rsidRDefault="004C4BC3" w:rsidP="004C4BC3">
      <w:pPr>
        <w:shd w:val="clear" w:color="auto" w:fill="FFFFFF"/>
        <w:rPr>
          <w:lang w:eastAsia="ja-JP"/>
        </w:rPr>
      </w:pPr>
    </w:p>
    <w:p w:rsidR="004C4BC3" w:rsidRPr="00E85778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 xml:space="preserve">National </w:t>
      </w:r>
      <w:r w:rsidR="00234A79" w:rsidRPr="00E85778">
        <w:rPr>
          <w:b/>
          <w:color w:val="1F497D" w:themeColor="text2"/>
          <w:lang w:eastAsia="ja-JP"/>
        </w:rPr>
        <w:t xml:space="preserve">sources </w:t>
      </w:r>
    </w:p>
    <w:p w:rsidR="00E85778" w:rsidRDefault="00755F92" w:rsidP="004C4BC3">
      <w:pPr>
        <w:pStyle w:val="ListParagraph"/>
        <w:numPr>
          <w:ilvl w:val="1"/>
          <w:numId w:val="4"/>
        </w:numPr>
        <w:shd w:val="clear" w:color="auto" w:fill="FFFFFF"/>
        <w:ind w:left="1418" w:hanging="284"/>
        <w:rPr>
          <w:lang w:eastAsia="ja-JP"/>
        </w:rPr>
      </w:pPr>
      <w:r>
        <w:rPr>
          <w:lang w:eastAsia="ja-JP"/>
        </w:rPr>
        <w:t xml:space="preserve">Supply, </w:t>
      </w:r>
      <w:r w:rsidR="00234A79">
        <w:rPr>
          <w:lang w:eastAsia="ja-JP"/>
        </w:rPr>
        <w:t>Use</w:t>
      </w:r>
      <w:r>
        <w:rPr>
          <w:lang w:eastAsia="ja-JP"/>
        </w:rPr>
        <w:t xml:space="preserve"> and Symmetric IO</w:t>
      </w:r>
      <w:r w:rsidR="00234A79">
        <w:rPr>
          <w:lang w:eastAsia="ja-JP"/>
        </w:rPr>
        <w:t xml:space="preserve"> tables </w:t>
      </w:r>
    </w:p>
    <w:p w:rsidR="00D2707A" w:rsidRPr="00926A90" w:rsidRDefault="001D5F87" w:rsidP="00926A90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9" w:history="1">
        <w:r w:rsidR="00926A90" w:rsidRPr="00A36237">
          <w:rPr>
            <w:rStyle w:val="Hyperlink"/>
            <w:rFonts w:ascii="Arial" w:eastAsia="Times New Roman" w:hAnsi="Arial" w:cs="Arial"/>
            <w:sz w:val="20"/>
            <w:szCs w:val="20"/>
            <w:lang w:eastAsia="en-GB"/>
          </w:rPr>
          <w:t>http://ec.europa.eu/eurostat/estat-navtree-portlet-prod/BulkDownloadListing?dir=data&amp;sort=1&amp;sort=2&amp;start=n</w:t>
        </w:r>
      </w:hyperlink>
    </w:p>
    <w:p w:rsidR="00234A79" w:rsidRDefault="00234A79" w:rsidP="00D05069">
      <w:pPr>
        <w:pStyle w:val="ListParagraph"/>
        <w:shd w:val="clear" w:color="auto" w:fill="FFFFFF"/>
        <w:ind w:left="2160"/>
        <w:rPr>
          <w:lang w:eastAsia="ja-JP"/>
        </w:rPr>
      </w:pPr>
    </w:p>
    <w:p w:rsidR="00674111" w:rsidRDefault="00674111" w:rsidP="004C4BC3">
      <w:pPr>
        <w:shd w:val="clear" w:color="auto" w:fill="FFFFFF"/>
        <w:rPr>
          <w:lang w:eastAsia="ja-JP"/>
        </w:rPr>
      </w:pPr>
    </w:p>
    <w:p w:rsidR="00755F92" w:rsidRPr="00E85778" w:rsidRDefault="004C4BC3" w:rsidP="00E85778">
      <w:p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E85778">
        <w:rPr>
          <w:b/>
          <w:color w:val="1F497D" w:themeColor="text2"/>
          <w:lang w:eastAsia="ja-JP"/>
        </w:rPr>
        <w:t>OECD:  Organisation for Economic Co-operation and Development</w:t>
      </w:r>
      <w:r w:rsidR="003F5463">
        <w:rPr>
          <w:lang w:eastAsia="ja-JP"/>
        </w:rPr>
        <w:t xml:space="preserve"> (</w:t>
      </w:r>
      <w:hyperlink r:id="rId10" w:history="1">
        <w:r w:rsidR="00755F92" w:rsidRPr="003F5463">
          <w:rPr>
            <w:rStyle w:val="Hyperlink"/>
            <w:lang w:eastAsia="ja-JP"/>
          </w:rPr>
          <w:t>https://stats.oecd.org/</w:t>
        </w:r>
      </w:hyperlink>
      <w:r w:rsidR="003F5463" w:rsidRPr="003F5463">
        <w:rPr>
          <w:rStyle w:val="Hyperlink"/>
          <w:lang w:eastAsia="ja-JP"/>
        </w:rPr>
        <w:t>)</w:t>
      </w:r>
    </w:p>
    <w:p w:rsidR="003F5463" w:rsidRPr="003F5463" w:rsidRDefault="003F5463" w:rsidP="003F5463">
      <w:pPr>
        <w:pStyle w:val="ListParagraph"/>
        <w:shd w:val="clear" w:color="auto" w:fill="FFFFFF"/>
        <w:rPr>
          <w:lang w:eastAsia="ja-JP"/>
        </w:rPr>
      </w:pPr>
    </w:p>
    <w:p w:rsidR="00234A79" w:rsidRDefault="005556F0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 xml:space="preserve">Annual </w:t>
      </w:r>
      <w:r w:rsidR="00234A79" w:rsidRPr="00234A79">
        <w:rPr>
          <w:lang w:eastAsia="ja-JP"/>
        </w:rPr>
        <w:t>National Accounts (main aggregate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, detail</w:t>
      </w:r>
      <w:r w:rsidR="003F5463">
        <w:rPr>
          <w:lang w:eastAsia="ja-JP"/>
        </w:rPr>
        <w:t>ed</w:t>
      </w:r>
      <w:r w:rsidR="00234A79" w:rsidRPr="00234A79">
        <w:rPr>
          <w:lang w:eastAsia="ja-JP"/>
        </w:rPr>
        <w:t xml:space="preserve"> table</w:t>
      </w:r>
      <w:r w:rsidR="003F5463">
        <w:rPr>
          <w:lang w:eastAsia="ja-JP"/>
        </w:rPr>
        <w:t>s, S</w:t>
      </w:r>
      <w:r w:rsidR="00234A79" w:rsidRPr="00234A79">
        <w:rPr>
          <w:lang w:eastAsia="ja-JP"/>
        </w:rPr>
        <w:t>upply</w:t>
      </w:r>
      <w:r w:rsidR="003F5463">
        <w:rPr>
          <w:lang w:eastAsia="ja-JP"/>
        </w:rPr>
        <w:t xml:space="preserve"> and U</w:t>
      </w:r>
      <w:r w:rsidR="00234A79" w:rsidRPr="00234A79">
        <w:rPr>
          <w:lang w:eastAsia="ja-JP"/>
        </w:rPr>
        <w:t>se table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)</w:t>
      </w:r>
    </w:p>
    <w:p w:rsidR="003F5463" w:rsidRDefault="001D5F87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1" w:history="1">
        <w:r w:rsidR="003F5463" w:rsidRPr="00B776C5">
          <w:rPr>
            <w:rStyle w:val="Hyperlink"/>
            <w:lang w:eastAsia="ja-JP"/>
          </w:rPr>
          <w:t>https://stats.oecd.org/Index.aspx?DataSetCode=SNA_TABLE1</w:t>
        </w:r>
      </w:hyperlink>
    </w:p>
    <w:p w:rsidR="003F5463" w:rsidRDefault="001D5F87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2" w:history="1">
        <w:r w:rsidR="003F5463" w:rsidRPr="00B776C5">
          <w:rPr>
            <w:rStyle w:val="Hyperlink"/>
            <w:lang w:eastAsia="ja-JP"/>
          </w:rPr>
          <w:t>https://stats.oecd.org/Index.aspx?DataSetCode=SNA_TABLE6</w:t>
        </w:r>
      </w:hyperlink>
    </w:p>
    <w:p w:rsidR="003F5463" w:rsidRDefault="001D5F87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3" w:history="1">
        <w:r w:rsidR="003F5463" w:rsidRPr="00B776C5">
          <w:rPr>
            <w:rStyle w:val="Hyperlink"/>
            <w:lang w:eastAsia="ja-JP"/>
          </w:rPr>
          <w:t>https://stats.oecd.org/Index.aspx?DataSetCode=SNA_TABLE30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S</w:t>
      </w:r>
      <w:r w:rsidR="00675936">
        <w:rPr>
          <w:lang w:eastAsia="ja-JP"/>
        </w:rPr>
        <w:t>t</w:t>
      </w:r>
      <w:r w:rsidRPr="00234A79">
        <w:rPr>
          <w:lang w:eastAsia="ja-JP"/>
        </w:rPr>
        <w:t>ructural A</w:t>
      </w:r>
      <w:r w:rsidR="00675936">
        <w:rPr>
          <w:lang w:eastAsia="ja-JP"/>
        </w:rPr>
        <w:t>n</w:t>
      </w:r>
      <w:r w:rsidRPr="00234A79">
        <w:rPr>
          <w:lang w:eastAsia="ja-JP"/>
        </w:rPr>
        <w:t xml:space="preserve">alysis </w:t>
      </w:r>
      <w:r w:rsidR="00675936">
        <w:rPr>
          <w:lang w:eastAsia="ja-JP"/>
        </w:rPr>
        <w:t xml:space="preserve">(STAN) </w:t>
      </w:r>
      <w:r w:rsidRPr="00234A79">
        <w:rPr>
          <w:lang w:eastAsia="ja-JP"/>
        </w:rPr>
        <w:t>Database</w:t>
      </w:r>
    </w:p>
    <w:p w:rsidR="003F5463" w:rsidRDefault="001D5F87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4" w:history="1">
        <w:r w:rsidR="003F5463" w:rsidRPr="00B776C5">
          <w:rPr>
            <w:rStyle w:val="Hyperlink"/>
            <w:lang w:eastAsia="ja-JP"/>
          </w:rPr>
          <w:t>https://stats.oecd.org/Index.aspx?DataSetCode=STANI4_2016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Bilateral Trade in Goods by Industry and End-use Category</w:t>
      </w:r>
    </w:p>
    <w:p w:rsidR="003F5463" w:rsidRDefault="001D5F87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5" w:history="1">
        <w:r w:rsidR="003F5463" w:rsidRPr="00B776C5">
          <w:rPr>
            <w:rStyle w:val="Hyperlink"/>
            <w:lang w:eastAsia="ja-JP"/>
          </w:rPr>
          <w:t>https://stats.oecd.org/Index.aspx?DataSetCode=BTDIXE_I4</w:t>
        </w:r>
      </w:hyperlink>
    </w:p>
    <w:p w:rsidR="003F5463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Tourism Satellite Account</w:t>
      </w:r>
      <w:r w:rsidR="00675936">
        <w:rPr>
          <w:lang w:eastAsia="ja-JP"/>
        </w:rPr>
        <w:t>s</w:t>
      </w:r>
    </w:p>
    <w:p w:rsidR="00675936" w:rsidRDefault="001D5F87" w:rsidP="00675936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6" w:history="1">
        <w:r w:rsidR="00675936" w:rsidRPr="00B776C5">
          <w:rPr>
            <w:rStyle w:val="Hyperlink"/>
            <w:lang w:eastAsia="ja-JP"/>
          </w:rPr>
          <w:t>https://stats.oecd.org/Index.aspx?DataSetCode=TOURISM_REC_EXP</w:t>
        </w:r>
      </w:hyperlink>
    </w:p>
    <w:p w:rsidR="00675936" w:rsidRDefault="00675936" w:rsidP="00675936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A21BED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OECD–</w:t>
      </w:r>
      <w:r w:rsidR="00755F92">
        <w:rPr>
          <w:lang w:eastAsia="ja-JP"/>
        </w:rPr>
        <w:t xml:space="preserve">WTO </w:t>
      </w:r>
      <w:r>
        <w:rPr>
          <w:lang w:eastAsia="ja-JP"/>
        </w:rPr>
        <w:t xml:space="preserve">EBOPS 2002 - </w:t>
      </w:r>
      <w:r w:rsidR="00755F92">
        <w:rPr>
          <w:lang w:eastAsia="ja-JP"/>
        </w:rPr>
        <w:t>Balance</w:t>
      </w:r>
      <w:r w:rsidR="0022176D">
        <w:rPr>
          <w:lang w:eastAsia="ja-JP"/>
        </w:rPr>
        <w:t>d</w:t>
      </w:r>
      <w:r w:rsidR="00755F92">
        <w:rPr>
          <w:lang w:eastAsia="ja-JP"/>
        </w:rPr>
        <w:t xml:space="preserve"> </w:t>
      </w:r>
      <w:r>
        <w:rPr>
          <w:lang w:eastAsia="ja-JP"/>
        </w:rPr>
        <w:t xml:space="preserve">International </w:t>
      </w:r>
      <w:r w:rsidR="00755F92">
        <w:rPr>
          <w:lang w:eastAsia="ja-JP"/>
        </w:rPr>
        <w:t xml:space="preserve">Trade </w:t>
      </w:r>
      <w:r w:rsidR="0022176D">
        <w:rPr>
          <w:lang w:eastAsia="ja-JP"/>
        </w:rPr>
        <w:t xml:space="preserve">in Services </w:t>
      </w:r>
      <w:r>
        <w:rPr>
          <w:lang w:eastAsia="ja-JP"/>
        </w:rPr>
        <w:t>(Ba</w:t>
      </w:r>
      <w:r w:rsidR="0022176D">
        <w:rPr>
          <w:lang w:eastAsia="ja-JP"/>
        </w:rPr>
        <w:t>TIS)</w:t>
      </w:r>
    </w:p>
    <w:p w:rsidR="00A21BED" w:rsidRDefault="001D5F87" w:rsidP="00A21BED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7" w:history="1">
        <w:r w:rsidR="00A21BED" w:rsidRPr="00B776C5">
          <w:rPr>
            <w:rStyle w:val="Hyperlink"/>
            <w:lang w:eastAsia="ja-JP"/>
          </w:rPr>
          <w:t>https://stats.oecd.org/Index.aspx?DataSetCode=BATIS_EBOPS2002</w:t>
        </w:r>
      </w:hyperlink>
    </w:p>
    <w:p w:rsidR="00A21BED" w:rsidRPr="00234A79" w:rsidRDefault="00A21BED" w:rsidP="00A21BED">
      <w:pPr>
        <w:pStyle w:val="ListParagraph"/>
        <w:shd w:val="clear" w:color="auto" w:fill="FFFFFF"/>
        <w:ind w:left="2160"/>
        <w:rPr>
          <w:lang w:eastAsia="ja-JP"/>
        </w:rPr>
      </w:pPr>
    </w:p>
    <w:p w:rsidR="004C4BC3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>UNSD: United Nations Statistics Division</w:t>
      </w:r>
    </w:p>
    <w:p w:rsidR="00E85778" w:rsidRPr="00E85778" w:rsidRDefault="00E85778" w:rsidP="00E85778">
      <w:pPr>
        <w:shd w:val="clear" w:color="auto" w:fill="FFFFFF"/>
        <w:rPr>
          <w:b/>
          <w:color w:val="1F497D" w:themeColor="text2"/>
          <w:lang w:eastAsia="ja-JP"/>
        </w:rPr>
      </w:pPr>
    </w:p>
    <w:p w:rsidR="00755F92" w:rsidRP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National Accounts</w:t>
      </w:r>
      <w:r w:rsidR="00E85778">
        <w:rPr>
          <w:lang w:val="fr-FR" w:eastAsia="ja-JP"/>
        </w:rPr>
        <w:t xml:space="preserve"> : </w:t>
      </w:r>
      <w:r w:rsidRPr="00755F92">
        <w:rPr>
          <w:lang w:val="fr-FR" w:eastAsia="ja-JP"/>
        </w:rPr>
        <w:tab/>
      </w:r>
      <w:hyperlink r:id="rId18" w:history="1">
        <w:r w:rsidRPr="00755F92">
          <w:rPr>
            <w:rStyle w:val="Hyperlink"/>
            <w:lang w:val="fr-FR" w:eastAsia="ja-JP"/>
          </w:rPr>
          <w:t>https://unstats.un.org/unsd/nationalaccount/madt.asp</w:t>
        </w:r>
      </w:hyperlink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 xml:space="preserve">Merchandise trade statistics </w:t>
      </w:r>
      <w:r w:rsidRPr="00755F92">
        <w:rPr>
          <w:lang w:val="fr-FR" w:eastAsia="ja-JP"/>
        </w:rPr>
        <w:tab/>
      </w:r>
      <w:hyperlink r:id="rId19" w:history="1">
        <w:r w:rsidRPr="00DC75E3">
          <w:rPr>
            <w:rStyle w:val="Hyperlink"/>
            <w:lang w:val="fr-FR" w:eastAsia="ja-JP"/>
          </w:rPr>
          <w:t>https://comtrade.un.org/</w:t>
        </w:r>
      </w:hyperlink>
    </w:p>
    <w:p w:rsidR="00755F92" w:rsidRDefault="00755F92" w:rsidP="00755F92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E85778" w:rsidRDefault="004C4BC3" w:rsidP="00E85778">
      <w:pPr>
        <w:shd w:val="clear" w:color="auto" w:fill="FFFFFF"/>
        <w:rPr>
          <w:rStyle w:val="Hyperlink"/>
          <w:lang w:eastAsia="ja-JP"/>
        </w:rPr>
      </w:pPr>
      <w:r w:rsidRPr="00E85778">
        <w:rPr>
          <w:b/>
          <w:color w:val="1F497D" w:themeColor="text2"/>
          <w:lang w:eastAsia="ja-JP"/>
        </w:rPr>
        <w:t>UNIDO: United Nations Industrial Development Organisation</w:t>
      </w:r>
      <w:r w:rsidR="00E85778">
        <w:rPr>
          <w:b/>
          <w:color w:val="1F497D" w:themeColor="text2"/>
          <w:lang w:eastAsia="ja-JP"/>
        </w:rPr>
        <w:t xml:space="preserve"> (</w:t>
      </w:r>
      <w:hyperlink r:id="rId20" w:history="1">
        <w:r w:rsidR="00755F92" w:rsidRPr="00DC75E3">
          <w:rPr>
            <w:rStyle w:val="Hyperlink"/>
            <w:lang w:eastAsia="ja-JP"/>
          </w:rPr>
          <w:t>https://stat.unido.org/</w:t>
        </w:r>
      </w:hyperlink>
      <w:r w:rsidR="00E85778">
        <w:rPr>
          <w:rStyle w:val="Hyperlink"/>
          <w:lang w:eastAsia="ja-JP"/>
        </w:rPr>
        <w:t>)</w:t>
      </w:r>
    </w:p>
    <w:p w:rsidR="00755F92" w:rsidRDefault="00755F92" w:rsidP="00E85778">
      <w:pPr>
        <w:shd w:val="clear" w:color="auto" w:fill="FFFFFF"/>
        <w:rPr>
          <w:lang w:eastAsia="ja-JP"/>
        </w:rPr>
      </w:pPr>
      <w:r>
        <w:rPr>
          <w:lang w:eastAsia="ja-JP"/>
        </w:rPr>
        <w:tab/>
      </w:r>
    </w:p>
    <w:p w:rsidR="00755F92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INDSTAT</w:t>
      </w:r>
    </w:p>
    <w:p w:rsidR="00234A79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4C4BC3" w:rsidRDefault="004C4BC3">
      <w:pPr>
        <w:rPr>
          <w:lang w:eastAsia="ja-JP"/>
        </w:rPr>
      </w:pPr>
    </w:p>
    <w:p w:rsidR="0022176D" w:rsidRDefault="00E85778" w:rsidP="0022176D">
      <w:pPr>
        <w:shd w:val="clear" w:color="auto" w:fill="FFFFFF"/>
        <w:rPr>
          <w:b/>
          <w:i/>
          <w:lang w:eastAsia="ja-JP"/>
        </w:rPr>
      </w:pPr>
      <w:r w:rsidRPr="00E85778">
        <w:rPr>
          <w:b/>
          <w:i/>
          <w:lang w:eastAsia="ja-JP"/>
        </w:rPr>
        <w:t>Concordance tables</w:t>
      </w:r>
    </w:p>
    <w:p w:rsidR="00E85778" w:rsidRPr="00E85778" w:rsidRDefault="00E85778" w:rsidP="0022176D">
      <w:pPr>
        <w:shd w:val="clear" w:color="auto" w:fill="FFFFFF"/>
        <w:rPr>
          <w:b/>
          <w:i/>
          <w:lang w:eastAsia="ja-JP"/>
        </w:rPr>
      </w:pPr>
    </w:p>
    <w:p w:rsidR="00685FD5" w:rsidRPr="00E85778" w:rsidRDefault="0022176D" w:rsidP="00685FD5">
      <w:pPr>
        <w:pStyle w:val="ListParagraph"/>
        <w:numPr>
          <w:ilvl w:val="1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 xml:space="preserve">Merchandise </w:t>
      </w:r>
      <w:r w:rsidR="00E85778">
        <w:rPr>
          <w:lang w:eastAsia="ja-JP"/>
        </w:rPr>
        <w:t>t</w:t>
      </w:r>
      <w:r w:rsidRPr="00A273B7">
        <w:rPr>
          <w:lang w:eastAsia="ja-JP"/>
        </w:rPr>
        <w:t>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</w:t>
      </w:r>
      <w:r w:rsidR="00E85778">
        <w:rPr>
          <w:lang w:eastAsia="ja-JP"/>
        </w:rPr>
        <w:t xml:space="preserve"> </w:t>
      </w:r>
      <w:r>
        <w:rPr>
          <w:lang w:eastAsia="ja-JP"/>
        </w:rPr>
        <w:t>ISIC Rev.</w:t>
      </w:r>
      <w:r w:rsidR="00685FD5">
        <w:rPr>
          <w:rFonts w:hint="eastAsia"/>
          <w:lang w:eastAsia="ja-JP"/>
        </w:rPr>
        <w:t>4</w:t>
      </w:r>
      <w:r w:rsidR="00685FD5">
        <w:rPr>
          <w:lang w:eastAsia="ja-JP"/>
        </w:rPr>
        <w:t xml:space="preserve"> –</w:t>
      </w:r>
      <w:r w:rsidR="00E85778">
        <w:rPr>
          <w:rFonts w:hint="eastAsia"/>
          <w:lang w:eastAsia="ja-JP"/>
        </w:rPr>
        <w:t>based products</w:t>
      </w:r>
      <w:r w:rsidR="00E85778">
        <w:rPr>
          <w:lang w:eastAsia="ja-JP"/>
        </w:rPr>
        <w:t xml:space="preserve">:   </w:t>
      </w:r>
      <w:hyperlink r:id="rId21" w:history="1">
        <w:r w:rsidR="00685FD5" w:rsidRPr="00207332">
          <w:rPr>
            <w:rStyle w:val="Hyperlink"/>
            <w:lang w:eastAsia="ja-JP"/>
          </w:rPr>
          <w:t>http://www.oecd.org/sti/ind/ConversionKeyBTDIxE4PUB.xlsx</w:t>
        </w:r>
      </w:hyperlink>
    </w:p>
    <w:p w:rsidR="00685FD5" w:rsidRPr="0022176D" w:rsidRDefault="00685FD5" w:rsidP="00685FD5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730881" w:rsidRDefault="00E85778" w:rsidP="0022176D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HS </w:t>
      </w:r>
      <w:r w:rsidR="00730881">
        <w:rPr>
          <w:lang w:eastAsia="ja-JP"/>
        </w:rPr>
        <w:t>c</w:t>
      </w:r>
      <w:r w:rsidR="00FB5A09">
        <w:rPr>
          <w:lang w:eastAsia="ja-JP"/>
        </w:rPr>
        <w:t>orrespondence tables:</w:t>
      </w:r>
    </w:p>
    <w:p w:rsidR="0022176D" w:rsidRPr="00FB5A09" w:rsidRDefault="00E85778" w:rsidP="00730881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:</w:t>
      </w:r>
      <w:hyperlink r:id="rId22" w:history="1">
        <w:r w:rsidR="0022176D" w:rsidRPr="00DC75E3">
          <w:rPr>
            <w:rStyle w:val="Hyperlink"/>
            <w:lang w:eastAsia="ja-JP"/>
          </w:rPr>
          <w:t>https://unstats.un.org/unsd/trade/classifications/correspondence-tables.asp</w:t>
        </w:r>
      </w:hyperlink>
    </w:p>
    <w:p w:rsidR="00FB5A09" w:rsidRPr="00A273B7" w:rsidRDefault="00FB5A09" w:rsidP="00FB5A09">
      <w:pPr>
        <w:pStyle w:val="ListParagraph"/>
        <w:ind w:left="2160"/>
        <w:rPr>
          <w:lang w:eastAsia="ja-JP"/>
        </w:rPr>
      </w:pPr>
    </w:p>
    <w:p w:rsidR="0022176D" w:rsidRPr="00A273B7" w:rsidRDefault="0022176D" w:rsidP="00FB5A09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 xml:space="preserve">EBOPS </w:t>
      </w:r>
      <w:r w:rsidR="00FB5A09">
        <w:rPr>
          <w:lang w:eastAsia="ja-JP"/>
        </w:rPr>
        <w:t xml:space="preserve">2002 </w:t>
      </w:r>
      <w:r w:rsidRPr="00A273B7">
        <w:rPr>
          <w:lang w:eastAsia="ja-JP"/>
        </w:rPr>
        <w:t>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 w:rsidR="00FB5A09">
        <w:rPr>
          <w:lang w:eastAsia="ja-JP"/>
        </w:rPr>
        <w:t>:</w:t>
      </w:r>
    </w:p>
    <w:p w:rsidR="0022176D" w:rsidRPr="00FB5A09" w:rsidRDefault="0022176D" w:rsidP="00FB5A09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23" w:history="1">
        <w:r w:rsidRPr="00FB5A09">
          <w:rPr>
            <w:rStyle w:val="Hyperlink"/>
            <w:color w:val="auto"/>
          </w:rPr>
          <w:t>www.oecd.org/sti/ind/tiva/TIVA_2015_Estimating_BilatTrade_Services.pdf</w:t>
        </w:r>
      </w:hyperlink>
    </w:p>
    <w:p w:rsidR="00FB5A09" w:rsidRPr="00A273B7" w:rsidRDefault="00FB5A09" w:rsidP="00FB5A09">
      <w:pPr>
        <w:pStyle w:val="ListParagraph"/>
        <w:shd w:val="clear" w:color="auto" w:fill="FFFFFF"/>
        <w:ind w:left="2160"/>
        <w:rPr>
          <w:lang w:eastAsia="ja-JP"/>
        </w:rPr>
      </w:pPr>
    </w:p>
    <w:p w:rsidR="0022176D" w:rsidRDefault="0022176D" w:rsidP="006C2FFB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Industry classification</w:t>
      </w:r>
      <w:r w:rsidR="00FB5A09">
        <w:rPr>
          <w:lang w:eastAsia="ja-JP"/>
        </w:rPr>
        <w:t xml:space="preserve">s and </w:t>
      </w:r>
      <w:r w:rsidR="00E731A2">
        <w:rPr>
          <w:lang w:eastAsia="ja-JP"/>
        </w:rPr>
        <w:t>correspondences</w:t>
      </w:r>
      <w:r w:rsidR="00FB5A09">
        <w:rPr>
          <w:lang w:eastAsia="ja-JP"/>
        </w:rPr>
        <w:t xml:space="preserve">: </w:t>
      </w:r>
      <w:hyperlink r:id="rId24" w:history="1">
        <w:r w:rsidR="006C2FFB" w:rsidRPr="00DC75E3">
          <w:rPr>
            <w:rStyle w:val="Hyperlink"/>
            <w:lang w:eastAsia="ja-JP"/>
          </w:rPr>
          <w:t>https://unstats.un.org/unsd/classifications/</w:t>
        </w:r>
      </w:hyperlink>
    </w:p>
    <w:p w:rsidR="001A55F6" w:rsidRDefault="001A55F6" w:rsidP="001A55F6">
      <w:pPr>
        <w:tabs>
          <w:tab w:val="clear" w:pos="850"/>
          <w:tab w:val="clear" w:pos="1191"/>
          <w:tab w:val="clear" w:pos="1531"/>
        </w:tabs>
        <w:jc w:val="left"/>
      </w:pPr>
    </w:p>
    <w:p w:rsidR="0026198C" w:rsidRDefault="0026198C" w:rsidP="006C2FFB">
      <w:pPr>
        <w:rPr>
          <w:b/>
          <w:color w:val="002060"/>
          <w:lang w:eastAsia="ja-JP"/>
        </w:rPr>
      </w:pPr>
    </w:p>
    <w:p w:rsidR="006C2FFB" w:rsidRPr="00031152" w:rsidRDefault="00BA125B" w:rsidP="006C2FFB">
      <w:pPr>
        <w:rPr>
          <w:b/>
          <w:lang w:eastAsia="ja-JP"/>
        </w:rPr>
      </w:pPr>
      <w:r w:rsidRPr="00031152">
        <w:rPr>
          <w:b/>
          <w:lang w:eastAsia="ja-JP"/>
        </w:rPr>
        <w:lastRenderedPageBreak/>
        <w:t>Industry</w:t>
      </w:r>
      <w:r w:rsidR="006C2FFB" w:rsidRPr="00031152">
        <w:rPr>
          <w:b/>
          <w:lang w:eastAsia="ja-JP"/>
        </w:rPr>
        <w:t xml:space="preserve"> value added and output constraints</w:t>
      </w:r>
    </w:p>
    <w:p w:rsidR="00533E82" w:rsidRPr="00031152" w:rsidRDefault="00533E82">
      <w:pPr>
        <w:rPr>
          <w:lang w:eastAsia="ja-JP"/>
        </w:rPr>
      </w:pPr>
    </w:p>
    <w:p w:rsidR="00F15692" w:rsidRPr="00031152" w:rsidRDefault="006C4C54" w:rsidP="006A33BD">
      <w:pPr>
        <w:spacing w:before="120" w:line="360" w:lineRule="auto"/>
        <w:rPr>
          <w:lang w:eastAsia="ja-JP"/>
        </w:rPr>
      </w:pPr>
      <w:r w:rsidRPr="00031152">
        <w:rPr>
          <w:lang w:eastAsia="ja-JP"/>
        </w:rPr>
        <w:t>E</w:t>
      </w:r>
      <w:r w:rsidR="00806060" w:rsidRPr="00031152">
        <w:rPr>
          <w:lang w:eastAsia="ja-JP"/>
        </w:rPr>
        <w:t xml:space="preserve">stimation of </w:t>
      </w:r>
      <w:r w:rsidR="00E731A2" w:rsidRPr="00031152">
        <w:rPr>
          <w:lang w:eastAsia="ja-JP"/>
        </w:rPr>
        <w:t>industry</w:t>
      </w:r>
      <w:r w:rsidR="005C77FE" w:rsidRPr="00031152">
        <w:rPr>
          <w:lang w:eastAsia="ja-JP"/>
        </w:rPr>
        <w:t xml:space="preserve"> output and</w:t>
      </w:r>
      <w:r w:rsidRPr="00031152">
        <w:rPr>
          <w:lang w:eastAsia="ja-JP"/>
        </w:rPr>
        <w:t xml:space="preserve"> </w:t>
      </w:r>
      <w:r w:rsidR="00120B6A" w:rsidRPr="00031152">
        <w:rPr>
          <w:lang w:eastAsia="ja-JP"/>
        </w:rPr>
        <w:t>value added constraints</w:t>
      </w:r>
      <w:r w:rsidRPr="00031152">
        <w:rPr>
          <w:lang w:eastAsia="ja-JP"/>
        </w:rPr>
        <w:t xml:space="preserve"> draws on </w:t>
      </w:r>
      <w:r w:rsidR="00120B6A" w:rsidRPr="00031152">
        <w:rPr>
          <w:lang w:eastAsia="ja-JP"/>
        </w:rPr>
        <w:t xml:space="preserve">different databases </w:t>
      </w:r>
      <w:r w:rsidR="00C15DF3" w:rsidRPr="00031152">
        <w:rPr>
          <w:lang w:eastAsia="ja-JP"/>
        </w:rPr>
        <w:t>and</w:t>
      </w:r>
      <w:r w:rsidR="00120B6A" w:rsidRPr="00031152">
        <w:rPr>
          <w:lang w:eastAsia="ja-JP"/>
        </w:rPr>
        <w:t xml:space="preserve"> </w:t>
      </w:r>
      <w:r w:rsidR="005C77FE" w:rsidRPr="00031152">
        <w:rPr>
          <w:lang w:eastAsia="ja-JP"/>
        </w:rPr>
        <w:t xml:space="preserve">follows some </w:t>
      </w:r>
      <w:r w:rsidR="00120B6A" w:rsidRPr="00031152">
        <w:rPr>
          <w:lang w:eastAsia="ja-JP"/>
        </w:rPr>
        <w:t>basic premises:</w:t>
      </w:r>
    </w:p>
    <w:p w:rsidR="00120B6A" w:rsidRPr="00031152" w:rsidRDefault="00120B6A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031152">
        <w:rPr>
          <w:lang w:eastAsia="ja-JP"/>
        </w:rPr>
        <w:t xml:space="preserve">The </w:t>
      </w:r>
      <w:r w:rsidR="006C4C54" w:rsidRPr="00031152">
        <w:rPr>
          <w:lang w:eastAsia="ja-JP"/>
        </w:rPr>
        <w:t>t</w:t>
      </w:r>
      <w:r w:rsidRPr="00031152">
        <w:rPr>
          <w:lang w:eastAsia="ja-JP"/>
        </w:rPr>
        <w:t xml:space="preserve">otal </w:t>
      </w:r>
      <w:r w:rsidR="006C4C54" w:rsidRPr="00031152">
        <w:rPr>
          <w:lang w:eastAsia="ja-JP"/>
        </w:rPr>
        <w:t xml:space="preserve">economy </w:t>
      </w:r>
      <w:r w:rsidRPr="00031152">
        <w:rPr>
          <w:lang w:eastAsia="ja-JP"/>
        </w:rPr>
        <w:t>value</w:t>
      </w:r>
      <w:r w:rsidR="00BA125B" w:rsidRPr="00031152">
        <w:rPr>
          <w:lang w:eastAsia="ja-JP"/>
        </w:rPr>
        <w:t>s</w:t>
      </w:r>
      <w:r w:rsidRPr="00031152">
        <w:rPr>
          <w:lang w:eastAsia="ja-JP"/>
        </w:rPr>
        <w:t xml:space="preserve"> </w:t>
      </w:r>
      <w:r w:rsidR="006C4C54" w:rsidRPr="00031152">
        <w:rPr>
          <w:lang w:eastAsia="ja-JP"/>
        </w:rPr>
        <w:t xml:space="preserve">should </w:t>
      </w:r>
      <w:r w:rsidRPr="00031152">
        <w:rPr>
          <w:lang w:eastAsia="ja-JP"/>
        </w:rPr>
        <w:t xml:space="preserve">match the </w:t>
      </w:r>
      <w:r w:rsidR="006C4C54" w:rsidRPr="00031152">
        <w:rPr>
          <w:lang w:eastAsia="ja-JP"/>
        </w:rPr>
        <w:t xml:space="preserve">aggregate </w:t>
      </w:r>
      <w:r w:rsidRPr="00031152">
        <w:rPr>
          <w:lang w:eastAsia="ja-JP"/>
        </w:rPr>
        <w:t xml:space="preserve">values </w:t>
      </w:r>
      <w:r w:rsidR="006C4C54" w:rsidRPr="00031152">
        <w:rPr>
          <w:lang w:eastAsia="ja-JP"/>
        </w:rPr>
        <w:t>i</w:t>
      </w:r>
      <w:r w:rsidRPr="00031152">
        <w:rPr>
          <w:lang w:eastAsia="ja-JP"/>
        </w:rPr>
        <w:t>n the National Accounts</w:t>
      </w:r>
      <w:r w:rsidR="00482B3E" w:rsidRPr="00031152">
        <w:rPr>
          <w:lang w:eastAsia="ja-JP"/>
        </w:rPr>
        <w:t xml:space="preserve"> </w:t>
      </w:r>
      <w:r w:rsidR="00C15DF3" w:rsidRPr="00031152">
        <w:rPr>
          <w:lang w:eastAsia="ja-JP"/>
        </w:rPr>
        <w:t>constraints</w:t>
      </w:r>
      <w:r w:rsidRPr="00031152">
        <w:rPr>
          <w:lang w:eastAsia="ja-JP"/>
        </w:rPr>
        <w:t>;</w:t>
      </w:r>
    </w:p>
    <w:p w:rsidR="00120B6A" w:rsidRPr="00031152" w:rsidRDefault="00806060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031152">
        <w:rPr>
          <w:lang w:eastAsia="ja-JP"/>
        </w:rPr>
        <w:t xml:space="preserve">When available, and published in the </w:t>
      </w:r>
      <w:r w:rsidR="00C15DF3" w:rsidRPr="00031152">
        <w:rPr>
          <w:lang w:eastAsia="ja-JP"/>
        </w:rPr>
        <w:t>country’s</w:t>
      </w:r>
      <w:r w:rsidR="0037698B" w:rsidRPr="00031152">
        <w:rPr>
          <w:lang w:eastAsia="ja-JP"/>
        </w:rPr>
        <w:t xml:space="preserve"> System</w:t>
      </w:r>
      <w:r w:rsidRPr="00031152">
        <w:rPr>
          <w:lang w:eastAsia="ja-JP"/>
        </w:rPr>
        <w:t xml:space="preserve"> of National Accounts (SNA)</w:t>
      </w:r>
      <w:r w:rsidR="0037698B" w:rsidRPr="00031152">
        <w:rPr>
          <w:lang w:eastAsia="ja-JP"/>
        </w:rPr>
        <w:t xml:space="preserve"> tables</w:t>
      </w:r>
      <w:r w:rsidRPr="00031152">
        <w:rPr>
          <w:lang w:eastAsia="ja-JP"/>
        </w:rPr>
        <w:t xml:space="preserve">, the </w:t>
      </w:r>
      <w:r w:rsidR="006C4C54" w:rsidRPr="00031152">
        <w:rPr>
          <w:lang w:eastAsia="ja-JP"/>
        </w:rPr>
        <w:t xml:space="preserve">SNA industry </w:t>
      </w:r>
      <w:r w:rsidRPr="00031152">
        <w:rPr>
          <w:lang w:eastAsia="ja-JP"/>
        </w:rPr>
        <w:t>shares are respected;</w:t>
      </w:r>
    </w:p>
    <w:p w:rsidR="00E358DE" w:rsidRPr="00031152" w:rsidRDefault="006C4C54" w:rsidP="004F037C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031152">
        <w:rPr>
          <w:lang w:eastAsia="ja-JP"/>
        </w:rPr>
        <w:t>For industries no</w:t>
      </w:r>
      <w:r w:rsidR="00806060" w:rsidRPr="00031152">
        <w:rPr>
          <w:lang w:eastAsia="ja-JP"/>
        </w:rPr>
        <w:t>t available</w:t>
      </w:r>
      <w:r w:rsidRPr="00031152">
        <w:rPr>
          <w:lang w:eastAsia="ja-JP"/>
        </w:rPr>
        <w:t xml:space="preserve"> in SNA, estimates are generated </w:t>
      </w:r>
      <w:r w:rsidR="004F037C" w:rsidRPr="00031152">
        <w:rPr>
          <w:lang w:eastAsia="ja-JP"/>
        </w:rPr>
        <w:t xml:space="preserve">using </w:t>
      </w:r>
      <w:r w:rsidRPr="00031152">
        <w:rPr>
          <w:lang w:eastAsia="ja-JP"/>
        </w:rPr>
        <w:t xml:space="preserve">alternative </w:t>
      </w:r>
      <w:r w:rsidR="004F037C" w:rsidRPr="00031152">
        <w:rPr>
          <w:lang w:eastAsia="ja-JP"/>
        </w:rPr>
        <w:t>source</w:t>
      </w:r>
      <w:r w:rsidR="00482B3E" w:rsidRPr="00031152">
        <w:rPr>
          <w:lang w:eastAsia="ja-JP"/>
        </w:rPr>
        <w:t>s</w:t>
      </w:r>
      <w:r w:rsidR="004F037C" w:rsidRPr="00031152">
        <w:rPr>
          <w:lang w:eastAsia="ja-JP"/>
        </w:rPr>
        <w:t>,</w:t>
      </w:r>
      <w:r w:rsidRPr="00031152">
        <w:rPr>
          <w:lang w:eastAsia="ja-JP"/>
        </w:rPr>
        <w:t xml:space="preserve"> such as</w:t>
      </w:r>
      <w:r w:rsidR="004F037C" w:rsidRPr="00031152">
        <w:rPr>
          <w:lang w:eastAsia="ja-JP"/>
        </w:rPr>
        <w:t>:</w:t>
      </w:r>
    </w:p>
    <w:p w:rsidR="00001DCE" w:rsidRPr="00031152" w:rsidRDefault="00001DCE" w:rsidP="00001DCE">
      <w:pPr>
        <w:pStyle w:val="ListParagraph"/>
        <w:spacing w:before="120"/>
        <w:contextualSpacing w:val="0"/>
        <w:rPr>
          <w:lang w:eastAsia="ja-JP"/>
        </w:rPr>
      </w:pPr>
    </w:p>
    <w:p w:rsidR="001D5F87" w:rsidRPr="00C20FB4" w:rsidRDefault="001D5F87" w:rsidP="001D5F87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STAN database (if available);</w:t>
      </w:r>
    </w:p>
    <w:p w:rsidR="001D5F87" w:rsidRPr="00C20FB4" w:rsidRDefault="001D5F87" w:rsidP="001D5F87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Nations: Main Aggregates and Detailed Tables, official country data (UNMADT);</w:t>
      </w:r>
    </w:p>
    <w:p w:rsidR="001D5F87" w:rsidRPr="00C20FB4" w:rsidRDefault="001D5F87" w:rsidP="001D5F87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 estimate of Main Aggregates (UNMA);</w:t>
      </w:r>
    </w:p>
    <w:p w:rsidR="001D5F87" w:rsidRPr="00C20FB4" w:rsidRDefault="001D5F87" w:rsidP="001D5F87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 xml:space="preserve">UNIDO industry survey data (INDSTAT); </w:t>
      </w:r>
    </w:p>
    <w:p w:rsidR="001D5F87" w:rsidRPr="00C20FB4" w:rsidRDefault="001D5F87" w:rsidP="001D5F87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2016 edition of OECD’s ICIO;</w:t>
      </w:r>
    </w:p>
    <w:p w:rsidR="001D5F87" w:rsidRDefault="001D5F87" w:rsidP="001D5F87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National Accounts databases</w:t>
      </w:r>
      <w:r>
        <w:rPr>
          <w:lang w:eastAsia="ja-JP"/>
        </w:rPr>
        <w:t xml:space="preserve"> and other national agencies</w:t>
      </w:r>
      <w:r w:rsidRPr="00C20FB4">
        <w:rPr>
          <w:lang w:eastAsia="ja-JP"/>
        </w:rPr>
        <w:t>;</w:t>
      </w:r>
    </w:p>
    <w:p w:rsidR="001D5F87" w:rsidRDefault="001D5F87" w:rsidP="001D5F87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>
        <w:rPr>
          <w:lang w:eastAsia="ja-JP"/>
        </w:rPr>
        <w:t xml:space="preserve">Input-Output / Supply and Use tables </w:t>
      </w:r>
    </w:p>
    <w:p w:rsidR="008A137A" w:rsidRPr="00031152" w:rsidRDefault="008A137A" w:rsidP="008A137A">
      <w:pPr>
        <w:spacing w:before="60" w:line="360" w:lineRule="auto"/>
        <w:rPr>
          <w:lang w:eastAsia="ja-JP"/>
        </w:rPr>
      </w:pPr>
      <w:bookmarkStart w:id="0" w:name="_GoBack"/>
      <w:bookmarkEnd w:id="0"/>
      <w:r w:rsidRPr="008A137A">
        <w:rPr>
          <w:noProof/>
          <w:lang w:eastAsia="en-GB"/>
        </w:rPr>
        <w:drawing>
          <wp:inline distT="0" distB="0" distL="0" distR="0">
            <wp:extent cx="6300470" cy="41242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12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08" w:rsidRPr="00031152" w:rsidRDefault="00482B3E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031152">
        <w:rPr>
          <w:lang w:eastAsia="ja-JP"/>
        </w:rPr>
        <w:t>When no source is available</w:t>
      </w:r>
      <w:r w:rsidR="0037698B" w:rsidRPr="00031152">
        <w:rPr>
          <w:lang w:eastAsia="ja-JP"/>
        </w:rPr>
        <w:t xml:space="preserve"> for certain ICIO target industries</w:t>
      </w:r>
      <w:r w:rsidR="005C77FE" w:rsidRPr="00031152">
        <w:rPr>
          <w:lang w:eastAsia="ja-JP"/>
        </w:rPr>
        <w:t xml:space="preserve"> (in particular, at more detailed levels)</w:t>
      </w:r>
      <w:r w:rsidR="0037698B" w:rsidRPr="00031152">
        <w:rPr>
          <w:lang w:eastAsia="ja-JP"/>
        </w:rPr>
        <w:t xml:space="preserve">, estimated </w:t>
      </w:r>
      <w:r w:rsidR="00515D08" w:rsidRPr="00031152">
        <w:rPr>
          <w:lang w:eastAsia="ja-JP"/>
        </w:rPr>
        <w:t xml:space="preserve">initial </w:t>
      </w:r>
      <w:r w:rsidR="0037698B" w:rsidRPr="00031152">
        <w:rPr>
          <w:lang w:eastAsia="ja-JP"/>
        </w:rPr>
        <w:t>industry shares are applied</w:t>
      </w:r>
      <w:r w:rsidR="005C77FE" w:rsidRPr="00031152">
        <w:rPr>
          <w:lang w:eastAsia="ja-JP"/>
        </w:rPr>
        <w:t xml:space="preserve">: countries are </w:t>
      </w:r>
      <w:r w:rsidR="00C15DF3" w:rsidRPr="00031152">
        <w:rPr>
          <w:lang w:eastAsia="ja-JP"/>
        </w:rPr>
        <w:t>classified</w:t>
      </w:r>
      <w:r w:rsidRPr="00031152">
        <w:rPr>
          <w:lang w:eastAsia="ja-JP"/>
        </w:rPr>
        <w:t xml:space="preserve"> </w:t>
      </w:r>
      <w:r w:rsidR="00515D08" w:rsidRPr="00031152">
        <w:rPr>
          <w:lang w:eastAsia="ja-JP"/>
        </w:rPr>
        <w:t>in</w:t>
      </w:r>
      <w:r w:rsidR="005C77FE" w:rsidRPr="00031152">
        <w:rPr>
          <w:lang w:eastAsia="ja-JP"/>
        </w:rPr>
        <w:t>to</w:t>
      </w:r>
      <w:r w:rsidR="00515D08" w:rsidRPr="00031152">
        <w:rPr>
          <w:lang w:eastAsia="ja-JP"/>
        </w:rPr>
        <w:t xml:space="preserve"> groups </w:t>
      </w:r>
      <w:r w:rsidRPr="00031152">
        <w:rPr>
          <w:lang w:eastAsia="ja-JP"/>
        </w:rPr>
        <w:t>according to their</w:t>
      </w:r>
      <w:r w:rsidR="00515D08" w:rsidRPr="00031152">
        <w:rPr>
          <w:lang w:eastAsia="ja-JP"/>
        </w:rPr>
        <w:t xml:space="preserve"> level of development, size, and availability of natural resources and</w:t>
      </w:r>
      <w:r w:rsidR="005C77FE" w:rsidRPr="00031152">
        <w:rPr>
          <w:lang w:eastAsia="ja-JP"/>
        </w:rPr>
        <w:t>,</w:t>
      </w:r>
      <w:r w:rsidR="00515D08" w:rsidRPr="00031152">
        <w:rPr>
          <w:lang w:eastAsia="ja-JP"/>
        </w:rPr>
        <w:t xml:space="preserve"> for each group</w:t>
      </w:r>
      <w:r w:rsidR="005C77FE" w:rsidRPr="00031152">
        <w:rPr>
          <w:lang w:eastAsia="ja-JP"/>
        </w:rPr>
        <w:t xml:space="preserve">, </w:t>
      </w:r>
      <w:r w:rsidR="00515D08" w:rsidRPr="00031152">
        <w:rPr>
          <w:lang w:eastAsia="ja-JP"/>
        </w:rPr>
        <w:t xml:space="preserve">a </w:t>
      </w:r>
      <w:r w:rsidR="00C15DF3" w:rsidRPr="00031152">
        <w:rPr>
          <w:lang w:eastAsia="ja-JP"/>
        </w:rPr>
        <w:t>referen</w:t>
      </w:r>
      <w:r w:rsidR="005C77FE" w:rsidRPr="00031152">
        <w:rPr>
          <w:lang w:eastAsia="ja-JP"/>
        </w:rPr>
        <w:t>ce structure of production is estimated based on available data</w:t>
      </w:r>
      <w:r w:rsidR="003A1B3A" w:rsidRPr="00031152">
        <w:rPr>
          <w:lang w:eastAsia="ja-JP"/>
        </w:rPr>
        <w:t>, or validated estimates,</w:t>
      </w:r>
      <w:r w:rsidR="005C77FE" w:rsidRPr="00031152">
        <w:rPr>
          <w:lang w:eastAsia="ja-JP"/>
        </w:rPr>
        <w:t xml:space="preserve"> for similar countries. </w:t>
      </w:r>
    </w:p>
    <w:p w:rsidR="006A33BD" w:rsidRPr="00031152" w:rsidRDefault="006A33BD" w:rsidP="00E8274C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 w:rsidRPr="00031152">
        <w:rPr>
          <w:b/>
          <w:lang w:eastAsia="ja-JP"/>
        </w:rPr>
        <w:br w:type="page"/>
      </w:r>
    </w:p>
    <w:p w:rsidR="00DE1F43" w:rsidRPr="00031152" w:rsidRDefault="00A85B50" w:rsidP="00DE1F43">
      <w:pPr>
        <w:rPr>
          <w:b/>
          <w:lang w:eastAsia="ja-JP"/>
        </w:rPr>
      </w:pPr>
      <w:r w:rsidRPr="00031152">
        <w:rPr>
          <w:b/>
          <w:lang w:eastAsia="ja-JP"/>
        </w:rPr>
        <w:lastRenderedPageBreak/>
        <w:t>Trade and transportation</w:t>
      </w:r>
      <w:r w:rsidR="00DE1F43" w:rsidRPr="00031152">
        <w:rPr>
          <w:b/>
          <w:lang w:eastAsia="ja-JP"/>
        </w:rPr>
        <w:t xml:space="preserve"> margin</w:t>
      </w:r>
      <w:r w:rsidRPr="00031152">
        <w:rPr>
          <w:b/>
          <w:lang w:eastAsia="ja-JP"/>
        </w:rPr>
        <w:t>s</w:t>
      </w:r>
    </w:p>
    <w:p w:rsidR="00DE1F43" w:rsidRPr="00031152" w:rsidRDefault="00DE1F43">
      <w:pPr>
        <w:rPr>
          <w:lang w:eastAsia="ja-JP"/>
        </w:rPr>
      </w:pPr>
    </w:p>
    <w:p w:rsidR="006A33BD" w:rsidRPr="00031152" w:rsidRDefault="00C15DF3" w:rsidP="006A33BD">
      <w:pPr>
        <w:spacing w:before="120" w:line="360" w:lineRule="auto"/>
        <w:rPr>
          <w:lang w:eastAsia="ja-JP"/>
        </w:rPr>
      </w:pPr>
      <w:r w:rsidRPr="00031152">
        <w:rPr>
          <w:lang w:eastAsia="ja-JP"/>
        </w:rPr>
        <w:t xml:space="preserve">The procedure to estimate sectoral margin for the transportation and trade sectors is based initially on the information contained in the input-output tables (IO) and supply and use tables (SUT) available for major countries, </w:t>
      </w:r>
      <w:r w:rsidR="00894891" w:rsidRPr="00031152">
        <w:rPr>
          <w:lang w:eastAsia="ja-JP"/>
        </w:rPr>
        <w:t>and</w:t>
      </w:r>
      <w:r w:rsidRPr="00031152">
        <w:rPr>
          <w:lang w:eastAsia="ja-JP"/>
        </w:rPr>
        <w:t xml:space="preserve"> refers mainly</w:t>
      </w:r>
      <w:r w:rsidR="00894891" w:rsidRPr="00031152">
        <w:rPr>
          <w:lang w:eastAsia="ja-JP"/>
        </w:rPr>
        <w:t xml:space="preserve"> to the combination of the following pieces of information</w:t>
      </w:r>
      <w:r w:rsidRPr="00031152">
        <w:rPr>
          <w:lang w:eastAsia="ja-JP"/>
        </w:rPr>
        <w:t>:</w:t>
      </w:r>
    </w:p>
    <w:p w:rsidR="006A33BD" w:rsidRPr="00031152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031152">
        <w:rPr>
          <w:lang w:eastAsia="ja-JP"/>
        </w:rPr>
        <w:t xml:space="preserve">the transformation of products from </w:t>
      </w:r>
      <w:r w:rsidR="000B6A01" w:rsidRPr="00031152">
        <w:rPr>
          <w:lang w:eastAsia="ja-JP"/>
        </w:rPr>
        <w:t>purchaser</w:t>
      </w:r>
      <w:r w:rsidR="00A85B50" w:rsidRPr="00031152">
        <w:rPr>
          <w:lang w:eastAsia="ja-JP"/>
        </w:rPr>
        <w:t>’s</w:t>
      </w:r>
      <w:r w:rsidRPr="00031152">
        <w:rPr>
          <w:lang w:eastAsia="ja-JP"/>
        </w:rPr>
        <w:t xml:space="preserve"> to basic price</w:t>
      </w:r>
      <w:r w:rsidR="00A85B50" w:rsidRPr="00031152">
        <w:rPr>
          <w:lang w:eastAsia="ja-JP"/>
        </w:rPr>
        <w:t>s</w:t>
      </w:r>
      <w:r w:rsidRPr="00031152">
        <w:rPr>
          <w:lang w:eastAsia="ja-JP"/>
        </w:rPr>
        <w:t>;</w:t>
      </w:r>
    </w:p>
    <w:p w:rsidR="006A33BD" w:rsidRPr="00031152" w:rsidRDefault="00894891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031152">
        <w:rPr>
          <w:lang w:eastAsia="ja-JP"/>
        </w:rPr>
        <w:t>t</w:t>
      </w:r>
      <w:r w:rsidR="00C15DF3" w:rsidRPr="00031152">
        <w:rPr>
          <w:lang w:eastAsia="ja-JP"/>
        </w:rPr>
        <w:t xml:space="preserve">he negative value of margins, which refers to the </w:t>
      </w:r>
      <w:r w:rsidRPr="00031152">
        <w:rPr>
          <w:lang w:eastAsia="ja-JP"/>
        </w:rPr>
        <w:t xml:space="preserve">total </w:t>
      </w:r>
      <w:r w:rsidR="00C15DF3" w:rsidRPr="00031152">
        <w:rPr>
          <w:lang w:eastAsia="ja-JP"/>
        </w:rPr>
        <w:t>value of margins att</w:t>
      </w:r>
      <w:r w:rsidR="00753FA4" w:rsidRPr="00031152">
        <w:rPr>
          <w:lang w:eastAsia="ja-JP"/>
        </w:rPr>
        <w:t>ributed to a given margin product</w:t>
      </w:r>
      <w:r w:rsidR="00C15DF3" w:rsidRPr="00031152">
        <w:rPr>
          <w:lang w:eastAsia="ja-JP"/>
        </w:rPr>
        <w:t>;</w:t>
      </w:r>
    </w:p>
    <w:p w:rsidR="00C15DF3" w:rsidRPr="00031152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031152">
        <w:rPr>
          <w:lang w:eastAsia="ja-JP"/>
        </w:rPr>
        <w:t>the matri</w:t>
      </w:r>
      <w:r w:rsidR="00894891" w:rsidRPr="00031152">
        <w:rPr>
          <w:lang w:eastAsia="ja-JP"/>
        </w:rPr>
        <w:t>ces</w:t>
      </w:r>
      <w:r w:rsidRPr="00031152">
        <w:rPr>
          <w:lang w:eastAsia="ja-JP"/>
        </w:rPr>
        <w:t xml:space="preserve"> of margins</w:t>
      </w:r>
      <w:r w:rsidR="00894891" w:rsidRPr="00031152">
        <w:rPr>
          <w:lang w:eastAsia="ja-JP"/>
        </w:rPr>
        <w:t>.</w:t>
      </w:r>
    </w:p>
    <w:p w:rsidR="006A33BD" w:rsidRPr="00031152" w:rsidRDefault="00894891" w:rsidP="006A33BD">
      <w:pPr>
        <w:spacing w:before="120" w:line="360" w:lineRule="auto"/>
        <w:rPr>
          <w:lang w:eastAsia="ja-JP"/>
        </w:rPr>
      </w:pPr>
      <w:r w:rsidRPr="00031152">
        <w:rPr>
          <w:lang w:eastAsia="ja-JP"/>
        </w:rPr>
        <w:t xml:space="preserve">From the above pieces of </w:t>
      </w:r>
      <w:r w:rsidR="000B6A01" w:rsidRPr="00031152">
        <w:rPr>
          <w:lang w:eastAsia="ja-JP"/>
        </w:rPr>
        <w:t>information</w:t>
      </w:r>
      <w:r w:rsidRPr="00031152">
        <w:rPr>
          <w:lang w:eastAsia="ja-JP"/>
        </w:rPr>
        <w:t xml:space="preserve">, it was possible </w:t>
      </w:r>
      <w:r w:rsidR="000B6A01" w:rsidRPr="00031152">
        <w:rPr>
          <w:lang w:eastAsia="ja-JP"/>
        </w:rPr>
        <w:t>to estimate for the</w:t>
      </w:r>
      <w:r w:rsidRPr="00031152">
        <w:rPr>
          <w:lang w:eastAsia="ja-JP"/>
        </w:rPr>
        <w:t xml:space="preserve"> major countries</w:t>
      </w:r>
      <w:r w:rsidR="000B6A01" w:rsidRPr="00031152">
        <w:rPr>
          <w:lang w:eastAsia="ja-JP"/>
        </w:rPr>
        <w:t xml:space="preserve"> where the information was available</w:t>
      </w:r>
      <w:r w:rsidRPr="00031152">
        <w:rPr>
          <w:lang w:eastAsia="ja-JP"/>
        </w:rPr>
        <w:t>:</w:t>
      </w:r>
    </w:p>
    <w:p w:rsidR="006A33BD" w:rsidRPr="00031152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031152">
        <w:rPr>
          <w:lang w:eastAsia="ja-JP"/>
        </w:rPr>
        <w:t xml:space="preserve">the shares of the </w:t>
      </w:r>
      <w:r w:rsidR="000B6A01" w:rsidRPr="00031152">
        <w:rPr>
          <w:lang w:eastAsia="ja-JP"/>
        </w:rPr>
        <w:t xml:space="preserve">total </w:t>
      </w:r>
      <w:r w:rsidRPr="00031152">
        <w:rPr>
          <w:lang w:eastAsia="ja-JP"/>
        </w:rPr>
        <w:t>margins in the</w:t>
      </w:r>
      <w:r w:rsidR="000B6A01" w:rsidRPr="00031152">
        <w:rPr>
          <w:lang w:eastAsia="ja-JP"/>
        </w:rPr>
        <w:t xml:space="preserve"> total</w:t>
      </w:r>
      <w:r w:rsidRPr="00031152">
        <w:rPr>
          <w:lang w:eastAsia="ja-JP"/>
        </w:rPr>
        <w:t xml:space="preserve"> output of </w:t>
      </w:r>
      <w:r w:rsidR="000B6A01" w:rsidRPr="00031152">
        <w:rPr>
          <w:lang w:eastAsia="ja-JP"/>
        </w:rPr>
        <w:t>the</w:t>
      </w:r>
      <w:r w:rsidRPr="00031152">
        <w:rPr>
          <w:lang w:eastAsia="ja-JP"/>
        </w:rPr>
        <w:t xml:space="preserve"> margin </w:t>
      </w:r>
      <w:r w:rsidR="000B6A01" w:rsidRPr="00031152">
        <w:rPr>
          <w:lang w:eastAsia="ja-JP"/>
        </w:rPr>
        <w:t>products;</w:t>
      </w:r>
    </w:p>
    <w:p w:rsidR="006A33BD" w:rsidRPr="00031152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031152">
        <w:rPr>
          <w:lang w:eastAsia="ja-JP"/>
        </w:rPr>
        <w:t xml:space="preserve">the </w:t>
      </w:r>
      <w:r w:rsidR="000B6A01" w:rsidRPr="00031152">
        <w:rPr>
          <w:lang w:eastAsia="ja-JP"/>
        </w:rPr>
        <w:t xml:space="preserve">incidence of margins in the different goods traded in a given economy. </w:t>
      </w:r>
    </w:p>
    <w:p w:rsidR="00DE1F43" w:rsidRPr="00031152" w:rsidRDefault="000B6A01" w:rsidP="006A33BD">
      <w:pPr>
        <w:spacing w:before="120" w:line="360" w:lineRule="auto"/>
        <w:ind w:left="60"/>
        <w:rPr>
          <w:lang w:eastAsia="ja-JP"/>
        </w:rPr>
      </w:pPr>
      <w:r w:rsidRPr="00031152">
        <w:rPr>
          <w:lang w:eastAsia="ja-JP"/>
        </w:rPr>
        <w:t>The above shares were the base to estimate the sectoral margins for the economies where this information was not available.</w:t>
      </w:r>
    </w:p>
    <w:p w:rsidR="00A85B50" w:rsidRPr="00031152" w:rsidRDefault="00A85B50" w:rsidP="006A33BD">
      <w:pPr>
        <w:spacing w:before="120" w:line="360" w:lineRule="auto"/>
        <w:ind w:left="60"/>
        <w:rPr>
          <w:lang w:eastAsia="ja-JP"/>
        </w:rPr>
      </w:pPr>
    </w:p>
    <w:sectPr w:rsidR="00A85B50" w:rsidRPr="00031152" w:rsidSect="0063251F">
      <w:footerReference w:type="default" r:id="rId26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B" w:rsidRDefault="00A85AEB">
      <w:r>
        <w:separator/>
      </w:r>
    </w:p>
  </w:endnote>
  <w:endnote w:type="continuationSeparator" w:id="0">
    <w:p w:rsidR="00A85AEB" w:rsidRDefault="00A8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5F8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B" w:rsidRDefault="00A85AEB">
      <w:r>
        <w:separator/>
      </w:r>
    </w:p>
  </w:footnote>
  <w:footnote w:type="continuationSeparator" w:id="0">
    <w:p w:rsidR="00A85AEB" w:rsidRDefault="00A8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941A47F2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D42E98A0"/>
    <w:lvl w:ilvl="0" w:tplc="BBB0048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hideGrammaticalErrors/>
  <w:activeWritingStyle w:appName="MSWord" w:lang="fr-FR" w:vendorID="64" w:dllVersion="131078" w:nlCheck="1" w:checkStyle="0"/>
  <w:activeWritingStyle w:appName="MSWord" w:lang="en-GB" w:vendorID="64" w:dllVersion="131078" w:nlCheck="1" w:checkStyle="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1DCE"/>
    <w:rsid w:val="000154AA"/>
    <w:rsid w:val="00031152"/>
    <w:rsid w:val="00034DD2"/>
    <w:rsid w:val="00034F1B"/>
    <w:rsid w:val="000750CF"/>
    <w:rsid w:val="000A3E4F"/>
    <w:rsid w:val="000B61CA"/>
    <w:rsid w:val="000B6A01"/>
    <w:rsid w:val="000D4A63"/>
    <w:rsid w:val="001134DB"/>
    <w:rsid w:val="00120B6A"/>
    <w:rsid w:val="00160F6B"/>
    <w:rsid w:val="00171977"/>
    <w:rsid w:val="001A55F6"/>
    <w:rsid w:val="001B4BE0"/>
    <w:rsid w:val="001C1712"/>
    <w:rsid w:val="001C4B35"/>
    <w:rsid w:val="001D5F87"/>
    <w:rsid w:val="001F243C"/>
    <w:rsid w:val="0022176D"/>
    <w:rsid w:val="00234A79"/>
    <w:rsid w:val="00241B3E"/>
    <w:rsid w:val="00261044"/>
    <w:rsid w:val="0026198C"/>
    <w:rsid w:val="00295684"/>
    <w:rsid w:val="0029646F"/>
    <w:rsid w:val="002D2446"/>
    <w:rsid w:val="002E68BC"/>
    <w:rsid w:val="00337111"/>
    <w:rsid w:val="0037698B"/>
    <w:rsid w:val="003A1B3A"/>
    <w:rsid w:val="003A3E2D"/>
    <w:rsid w:val="003A7E8C"/>
    <w:rsid w:val="003B08F0"/>
    <w:rsid w:val="003B0F4B"/>
    <w:rsid w:val="003C2BCF"/>
    <w:rsid w:val="003E5468"/>
    <w:rsid w:val="003E65FF"/>
    <w:rsid w:val="003F5463"/>
    <w:rsid w:val="00404478"/>
    <w:rsid w:val="0040503C"/>
    <w:rsid w:val="00414645"/>
    <w:rsid w:val="0042140C"/>
    <w:rsid w:val="00461FF8"/>
    <w:rsid w:val="00463667"/>
    <w:rsid w:val="004809CE"/>
    <w:rsid w:val="00482B3E"/>
    <w:rsid w:val="004831EC"/>
    <w:rsid w:val="004B77BB"/>
    <w:rsid w:val="004C4BC3"/>
    <w:rsid w:val="004C6C32"/>
    <w:rsid w:val="004D1EF7"/>
    <w:rsid w:val="004D5341"/>
    <w:rsid w:val="004D5C90"/>
    <w:rsid w:val="004E39B1"/>
    <w:rsid w:val="004E7A39"/>
    <w:rsid w:val="004F037C"/>
    <w:rsid w:val="00515D08"/>
    <w:rsid w:val="00523D1F"/>
    <w:rsid w:val="00533E82"/>
    <w:rsid w:val="00543B8F"/>
    <w:rsid w:val="005556F0"/>
    <w:rsid w:val="00555D3C"/>
    <w:rsid w:val="00567E91"/>
    <w:rsid w:val="005A70D0"/>
    <w:rsid w:val="005C77FE"/>
    <w:rsid w:val="005E7FAE"/>
    <w:rsid w:val="005F6447"/>
    <w:rsid w:val="00607D79"/>
    <w:rsid w:val="00612837"/>
    <w:rsid w:val="006249E8"/>
    <w:rsid w:val="0063251F"/>
    <w:rsid w:val="00645C93"/>
    <w:rsid w:val="0065288E"/>
    <w:rsid w:val="00674111"/>
    <w:rsid w:val="00675936"/>
    <w:rsid w:val="00685FD5"/>
    <w:rsid w:val="00695075"/>
    <w:rsid w:val="00697D77"/>
    <w:rsid w:val="006A33BD"/>
    <w:rsid w:val="006C2FFB"/>
    <w:rsid w:val="006C4C54"/>
    <w:rsid w:val="006D25C6"/>
    <w:rsid w:val="006D6039"/>
    <w:rsid w:val="006F524D"/>
    <w:rsid w:val="00717444"/>
    <w:rsid w:val="00730881"/>
    <w:rsid w:val="007324FE"/>
    <w:rsid w:val="00732DD8"/>
    <w:rsid w:val="007330B8"/>
    <w:rsid w:val="00753FA4"/>
    <w:rsid w:val="00755F92"/>
    <w:rsid w:val="00756B4A"/>
    <w:rsid w:val="0077054C"/>
    <w:rsid w:val="0078679E"/>
    <w:rsid w:val="00797C8A"/>
    <w:rsid w:val="007A1172"/>
    <w:rsid w:val="007A74A9"/>
    <w:rsid w:val="007C722A"/>
    <w:rsid w:val="007D0053"/>
    <w:rsid w:val="00806060"/>
    <w:rsid w:val="0084171F"/>
    <w:rsid w:val="00845334"/>
    <w:rsid w:val="00856650"/>
    <w:rsid w:val="008929D6"/>
    <w:rsid w:val="00894891"/>
    <w:rsid w:val="00895742"/>
    <w:rsid w:val="008A137A"/>
    <w:rsid w:val="008D1538"/>
    <w:rsid w:val="008E6BF7"/>
    <w:rsid w:val="008F2659"/>
    <w:rsid w:val="0090412E"/>
    <w:rsid w:val="0090544F"/>
    <w:rsid w:val="0090717B"/>
    <w:rsid w:val="00915057"/>
    <w:rsid w:val="00926A90"/>
    <w:rsid w:val="00961C2E"/>
    <w:rsid w:val="00963247"/>
    <w:rsid w:val="00986913"/>
    <w:rsid w:val="009D17D2"/>
    <w:rsid w:val="009D7F8D"/>
    <w:rsid w:val="009E1F2C"/>
    <w:rsid w:val="009E22CE"/>
    <w:rsid w:val="009E4166"/>
    <w:rsid w:val="009E5C7E"/>
    <w:rsid w:val="009F7124"/>
    <w:rsid w:val="00A21BED"/>
    <w:rsid w:val="00A273B7"/>
    <w:rsid w:val="00A3537C"/>
    <w:rsid w:val="00A4378B"/>
    <w:rsid w:val="00A741F7"/>
    <w:rsid w:val="00A85AEB"/>
    <w:rsid w:val="00A85B50"/>
    <w:rsid w:val="00B12413"/>
    <w:rsid w:val="00B2394D"/>
    <w:rsid w:val="00BA0546"/>
    <w:rsid w:val="00BA125B"/>
    <w:rsid w:val="00C15DF3"/>
    <w:rsid w:val="00C3048F"/>
    <w:rsid w:val="00C33E66"/>
    <w:rsid w:val="00C43914"/>
    <w:rsid w:val="00C67D2D"/>
    <w:rsid w:val="00C7180B"/>
    <w:rsid w:val="00C875A3"/>
    <w:rsid w:val="00C91A20"/>
    <w:rsid w:val="00CD133F"/>
    <w:rsid w:val="00CE3655"/>
    <w:rsid w:val="00CE3923"/>
    <w:rsid w:val="00CE399F"/>
    <w:rsid w:val="00CF46B9"/>
    <w:rsid w:val="00D05069"/>
    <w:rsid w:val="00D2707A"/>
    <w:rsid w:val="00D42064"/>
    <w:rsid w:val="00D80D7C"/>
    <w:rsid w:val="00DB30E4"/>
    <w:rsid w:val="00DC5378"/>
    <w:rsid w:val="00DD52A9"/>
    <w:rsid w:val="00DE1F43"/>
    <w:rsid w:val="00DF605D"/>
    <w:rsid w:val="00E071B5"/>
    <w:rsid w:val="00E358DE"/>
    <w:rsid w:val="00E62EF1"/>
    <w:rsid w:val="00E71862"/>
    <w:rsid w:val="00E731A2"/>
    <w:rsid w:val="00E8274C"/>
    <w:rsid w:val="00E85778"/>
    <w:rsid w:val="00EA4EFD"/>
    <w:rsid w:val="00EB07AD"/>
    <w:rsid w:val="00EB136F"/>
    <w:rsid w:val="00EB64B6"/>
    <w:rsid w:val="00EC29AC"/>
    <w:rsid w:val="00EE1FE9"/>
    <w:rsid w:val="00EF75C3"/>
    <w:rsid w:val="00F15692"/>
    <w:rsid w:val="00F2038C"/>
    <w:rsid w:val="00F756AF"/>
    <w:rsid w:val="00FB3121"/>
    <w:rsid w:val="00FB5A09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F79F351-387A-4284-BFCE-1EA7ACBE9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stats.oecd.org/Index.aspx?DataSetCode=SNA_TABLE30" TargetMode="External"/><Relationship Id="rId18" Type="http://schemas.openxmlformats.org/officeDocument/2006/relationships/hyperlink" Target="https://unstats.un.org/unsd/nationalaccount/madt.asp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www.oecd.org/sti/ind/ConversionKeyBTDIxE4PUB.xlsx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tats.oecd.org/Index.aspx?DataSetCode=SNA_TABLE6" TargetMode="External"/><Relationship Id="rId17" Type="http://schemas.openxmlformats.org/officeDocument/2006/relationships/hyperlink" Target="https://stats.oecd.org/Index.aspx?DataSetCode=BATIS_EBOPS2002" TargetMode="External"/><Relationship Id="rId25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hyperlink" Target="https://stats.oecd.org/Index.aspx?DataSetCode=TOURISM_REC_EXP" TargetMode="External"/><Relationship Id="rId20" Type="http://schemas.openxmlformats.org/officeDocument/2006/relationships/hyperlink" Target="https://stat.unido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s.oecd.org/Index.aspx?DataSetCode=SNA_TABLE1" TargetMode="External"/><Relationship Id="rId24" Type="http://schemas.openxmlformats.org/officeDocument/2006/relationships/hyperlink" Target="https://unstats.un.org/unsd/classification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tats.oecd.org/Index.aspx?DataSetCode=BTDIXE_I4" TargetMode="External"/><Relationship Id="rId23" Type="http://schemas.openxmlformats.org/officeDocument/2006/relationships/hyperlink" Target="http://www.oecd.org/sti/ind/tiva/TIVA_2015_Estimating_BilatTrade_Services.pdf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stats.oecd.org/" TargetMode="External"/><Relationship Id="rId19" Type="http://schemas.openxmlformats.org/officeDocument/2006/relationships/hyperlink" Target="https://comtrade.un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c.europa.eu/eurostat/estat-navtree-portlet-prod/BulkDownloadListing?dir=data&amp;sort=1&amp;sort=2&amp;start=n" TargetMode="External"/><Relationship Id="rId14" Type="http://schemas.openxmlformats.org/officeDocument/2006/relationships/hyperlink" Target="https://stats.oecd.org/Index.aspx?DataSetCode=STANI4_2016" TargetMode="External"/><Relationship Id="rId22" Type="http://schemas.openxmlformats.org/officeDocument/2006/relationships/hyperlink" Target="https://unstats.un.org/unsd/trade/classifications/correspondence-tables.asp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F3400-0371-4D56-9D75-A07B1EA0D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2C7AA52B.dotm</Template>
  <TotalTime>51</TotalTime>
  <Pages>4</Pages>
  <Words>641</Words>
  <Characters>4580</Characters>
  <Application>Microsoft Office Word</Application>
  <DocSecurity>0</DocSecurity>
  <Lines>127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5141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ALSAMAWI Ali, STI/SPD</cp:lastModifiedBy>
  <cp:revision>20</cp:revision>
  <cp:lastPrinted>2018-03-09T14:00:00Z</cp:lastPrinted>
  <dcterms:created xsi:type="dcterms:W3CDTF">2018-05-30T18:45:00Z</dcterms:created>
  <dcterms:modified xsi:type="dcterms:W3CDTF">2018-11-21T12:20:00Z</dcterms:modified>
</cp:coreProperties>
</file>